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C2" w:rsidRDefault="001371C2" w:rsidP="00FF51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1371C2" w:rsidRDefault="001371C2" w:rsidP="00FF51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371C2" w:rsidRDefault="001371C2" w:rsidP="00FF519E">
      <w:pPr>
        <w:spacing w:after="0" w:line="240" w:lineRule="auto"/>
        <w:jc w:val="both"/>
        <w:rPr>
          <w:rStyle w:val="Strong"/>
          <w:rFonts w:ascii="Calibri" w:hAnsi="Calibri"/>
          <w:sz w:val="24"/>
          <w:szCs w:val="24"/>
        </w:rPr>
      </w:pPr>
      <w:r>
        <w:rPr>
          <w:rStyle w:val="Strong"/>
          <w:rFonts w:ascii="Calibri" w:hAnsi="Calibri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1371C2" w:rsidRDefault="001371C2" w:rsidP="00FF519E">
      <w:pPr>
        <w:spacing w:after="0" w:line="240" w:lineRule="auto"/>
        <w:jc w:val="both"/>
        <w:rPr>
          <w:rStyle w:val="Strong"/>
          <w:rFonts w:ascii="Calibri" w:hAnsi="Calibri"/>
          <w:sz w:val="24"/>
          <w:szCs w:val="24"/>
        </w:rPr>
      </w:pPr>
    </w:p>
    <w:p w:rsidR="001371C2" w:rsidRDefault="001371C2" w:rsidP="00FF519E">
      <w:pPr>
        <w:widowControl w:val="0"/>
        <w:autoSpaceDE w:val="0"/>
        <w:autoSpaceDN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1371C2" w:rsidRDefault="001371C2" w:rsidP="00FF51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 с 9.00 до 20.00 час.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 с 9.00 до 16.00 час.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Автономное учреждение Курской области «МФЦ»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Автономное учреждение Курской области «МФЦ», МФЦ, сокращается на один час.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телефоны: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Администрация: 8(47134) 3-15-19;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 «МФЦ»: +7 (4712) 74-14-80;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МФЦ: </w:t>
      </w:r>
      <w:r>
        <w:rPr>
          <w:rFonts w:ascii="Times New Roman" w:hAnsi="Times New Roman"/>
          <w:kern w:val="2"/>
          <w:sz w:val="24"/>
          <w:szCs w:val="24"/>
        </w:rPr>
        <w:t>(8 47134) 2-18-55</w:t>
      </w:r>
      <w:r>
        <w:rPr>
          <w:rFonts w:ascii="Times New Roman" w:hAnsi="Times New Roman"/>
          <w:sz w:val="24"/>
          <w:szCs w:val="24"/>
        </w:rPr>
        <w:t>;</w:t>
      </w:r>
    </w:p>
    <w:p w:rsidR="001371C2" w:rsidRDefault="001371C2" w:rsidP="00FF51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371C2" w:rsidRDefault="001371C2" w:rsidP="00FF519E">
      <w:pPr>
        <w:spacing w:after="0" w:line="240" w:lineRule="auto"/>
        <w:ind w:firstLine="709"/>
        <w:jc w:val="both"/>
        <w:rPr>
          <w:rStyle w:val="Hyperlink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  <w:sz w:val="24"/>
            <w:szCs w:val="24"/>
          </w:rPr>
          <w:t>http://_ www.</w:t>
        </w:r>
        <w:r>
          <w:rPr>
            <w:rStyle w:val="Hyperlink"/>
            <w:kern w:val="2"/>
            <w:sz w:val="24"/>
            <w:szCs w:val="24"/>
          </w:rPr>
          <w:t xml:space="preserve"> http://srolshanka.rkursk.ru/</w:t>
        </w:r>
        <w:r>
          <w:rPr>
            <w:rStyle w:val="Hyperlink"/>
            <w:sz w:val="24"/>
            <w:szCs w:val="24"/>
          </w:rPr>
          <w:t xml:space="preserve">, </w:t>
        </w:r>
      </w:hyperlink>
    </w:p>
    <w:p w:rsidR="001371C2" w:rsidRDefault="001371C2" w:rsidP="00FF519E">
      <w:pPr>
        <w:spacing w:after="0" w:line="240" w:lineRule="auto"/>
        <w:ind w:firstLine="709"/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  <w:sz w:val="24"/>
            <w:szCs w:val="24"/>
          </w:rPr>
          <w:t>электронная почта: olshanka_sel@mail.ru</w:t>
        </w:r>
      </w:hyperlink>
    </w:p>
    <w:p w:rsidR="001371C2" w:rsidRDefault="001371C2" w:rsidP="00FF519E">
      <w:pPr>
        <w:spacing w:after="0" w:line="240" w:lineRule="auto"/>
        <w:ind w:firstLine="1"/>
        <w:jc w:val="both"/>
      </w:pPr>
      <w:r>
        <w:rPr>
          <w:rFonts w:ascii="Times New Roman" w:hAnsi="Times New Roman"/>
          <w:sz w:val="24"/>
          <w:szCs w:val="24"/>
        </w:rPr>
        <w:t xml:space="preserve"> Адрес официального сайта Автономное учреждение Курской области «МФЦ»: </w:t>
      </w:r>
      <w:hyperlink r:id="rId6" w:history="1">
        <w:r>
          <w:rPr>
            <w:rStyle w:val="Hyperlink"/>
            <w:sz w:val="24"/>
            <w:szCs w:val="24"/>
          </w:rPr>
          <w:t>www.mfc-kursk.ru</w:t>
        </w:r>
      </w:hyperlink>
      <w:r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1371C2" w:rsidRDefault="001371C2" w:rsidP="00FF5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sectPr w:rsidR="001371C2" w:rsidSect="003E4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C7E"/>
    <w:rsid w:val="000D7ED8"/>
    <w:rsid w:val="001371C2"/>
    <w:rsid w:val="001D304A"/>
    <w:rsid w:val="003E4218"/>
    <w:rsid w:val="003E4C12"/>
    <w:rsid w:val="0041577D"/>
    <w:rsid w:val="004325A8"/>
    <w:rsid w:val="004E5903"/>
    <w:rsid w:val="00674E43"/>
    <w:rsid w:val="006E7C7E"/>
    <w:rsid w:val="008C6186"/>
    <w:rsid w:val="008E42D7"/>
    <w:rsid w:val="00AF063F"/>
    <w:rsid w:val="00B74B51"/>
    <w:rsid w:val="00BD2B86"/>
    <w:rsid w:val="00BE375C"/>
    <w:rsid w:val="00FF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1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7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325A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FF519E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00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352</Words>
  <Characters>2010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Chernenko</dc:creator>
  <cp:keywords/>
  <dc:description/>
  <cp:lastModifiedBy>Озерова</cp:lastModifiedBy>
  <cp:revision>10</cp:revision>
  <dcterms:created xsi:type="dcterms:W3CDTF">2018-11-20T07:35:00Z</dcterms:created>
  <dcterms:modified xsi:type="dcterms:W3CDTF">2019-02-01T12:30:00Z</dcterms:modified>
</cp:coreProperties>
</file>